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9F4DAD" w14:textId="0F7081DB" w:rsidR="006510D3" w:rsidRDefault="006510D3" w:rsidP="006510D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Richard </w:t>
      </w:r>
      <w:r w:rsidR="00AF0DD6">
        <w:rPr>
          <w:rFonts w:ascii="Times New Roman" w:hAnsi="Times New Roman" w:cs="Times New Roman"/>
          <w:sz w:val="24"/>
          <w:szCs w:val="24"/>
          <w:u w:val="single"/>
        </w:rPr>
        <w:t>SWYBROKE (?)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(fl.1400)</w:t>
      </w:r>
    </w:p>
    <w:p w14:paraId="1573D9D7" w14:textId="77777777" w:rsidR="006510D3" w:rsidRDefault="006510D3" w:rsidP="006510D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878D5DD" w14:textId="77777777" w:rsidR="006510D3" w:rsidRDefault="006510D3" w:rsidP="006510D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EB14112" w14:textId="77777777" w:rsidR="006510D3" w:rsidRDefault="006510D3" w:rsidP="006510D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Mar.1400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Wing, Buckinghamshire,</w:t>
      </w:r>
    </w:p>
    <w:p w14:paraId="211A3BD0" w14:textId="77777777" w:rsidR="006510D3" w:rsidRDefault="006510D3" w:rsidP="006510D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 of Sir Bernard Brocas(q.v.).</w:t>
      </w:r>
    </w:p>
    <w:p w14:paraId="0675602D" w14:textId="77777777" w:rsidR="006510D3" w:rsidRDefault="006510D3" w:rsidP="006510D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D70D57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ref. eCIPM 18-42)</w:t>
      </w:r>
    </w:p>
    <w:p w14:paraId="5FF74802" w14:textId="77777777" w:rsidR="006510D3" w:rsidRDefault="006510D3" w:rsidP="006510D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C924E44" w14:textId="77777777" w:rsidR="006510D3" w:rsidRDefault="006510D3" w:rsidP="006510D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3D162DE" w14:textId="77777777" w:rsidR="006510D3" w:rsidRPr="00F20E00" w:rsidRDefault="006510D3" w:rsidP="006510D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December 2021</w:t>
      </w:r>
    </w:p>
    <w:p w14:paraId="3CB424CA" w14:textId="12CAA229" w:rsidR="00BA00AB" w:rsidRPr="006510D3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6510D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DFE9DA" w14:textId="77777777" w:rsidR="006510D3" w:rsidRDefault="006510D3" w:rsidP="009139A6">
      <w:r>
        <w:separator/>
      </w:r>
    </w:p>
  </w:endnote>
  <w:endnote w:type="continuationSeparator" w:id="0">
    <w:p w14:paraId="0D1FF8D8" w14:textId="77777777" w:rsidR="006510D3" w:rsidRDefault="006510D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1424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3213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</w:t>
    </w:r>
    <w:proofErr w:type="gramStart"/>
    <w:r w:rsidRPr="009139A6">
      <w:rPr>
        <w:rFonts w:ascii="Times New Roman" w:hAnsi="Times New Roman"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A028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F423B6" w14:textId="77777777" w:rsidR="006510D3" w:rsidRDefault="006510D3" w:rsidP="009139A6">
      <w:r>
        <w:separator/>
      </w:r>
    </w:p>
  </w:footnote>
  <w:footnote w:type="continuationSeparator" w:id="0">
    <w:p w14:paraId="55F93A42" w14:textId="77777777" w:rsidR="006510D3" w:rsidRDefault="006510D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A432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E6FF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89FD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10D3"/>
    <w:rsid w:val="000666E0"/>
    <w:rsid w:val="002510B7"/>
    <w:rsid w:val="005C130B"/>
    <w:rsid w:val="006510D3"/>
    <w:rsid w:val="00826F5C"/>
    <w:rsid w:val="009139A6"/>
    <w:rsid w:val="009448BB"/>
    <w:rsid w:val="00A3176C"/>
    <w:rsid w:val="00AE65F8"/>
    <w:rsid w:val="00AF0DD6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E00B1F"/>
  <w15:chartTrackingRefBased/>
  <w15:docId w15:val="{FDAB0F68-AB59-434F-91F3-8F9856AA6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6510D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44</Words>
  <Characters>255</Characters>
  <Application>Microsoft Office Word</Application>
  <DocSecurity>0</DocSecurity>
  <Lines>2</Lines>
  <Paragraphs>1</Paragraphs>
  <ScaleCrop>false</ScaleCrop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2021-12-20T20:19:00Z</dcterms:created>
  <dcterms:modified xsi:type="dcterms:W3CDTF">2021-12-20T20:20:00Z</dcterms:modified>
</cp:coreProperties>
</file>